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F662D" w14:textId="77777777" w:rsidR="007176C9" w:rsidRDefault="007176C9" w:rsidP="007176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BLOKLE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119F951B" w14:textId="77777777" w:rsidR="007176C9" w:rsidRDefault="007176C9" w:rsidP="007176C9">
      <w:pPr>
        <w:pStyle w:val="NoSpacing"/>
        <w:rPr>
          <w:rFonts w:cs="Times New Roman"/>
          <w:szCs w:val="24"/>
        </w:rPr>
      </w:pPr>
    </w:p>
    <w:p w14:paraId="3227EE99" w14:textId="77777777" w:rsidR="007176C9" w:rsidRDefault="007176C9" w:rsidP="007176C9">
      <w:pPr>
        <w:pStyle w:val="NoSpacing"/>
        <w:rPr>
          <w:rFonts w:cs="Times New Roman"/>
          <w:szCs w:val="24"/>
        </w:rPr>
      </w:pPr>
    </w:p>
    <w:p w14:paraId="40F9297E" w14:textId="77777777" w:rsidR="007176C9" w:rsidRDefault="007176C9" w:rsidP="007176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Sep.1484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Lewes, Sussex,</w:t>
      </w:r>
    </w:p>
    <w:p w14:paraId="31B98C4F" w14:textId="77777777" w:rsidR="007176C9" w:rsidRDefault="007176C9" w:rsidP="007176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landholdings of William Belknap(q.v.).</w:t>
      </w:r>
    </w:p>
    <w:p w14:paraId="36487BC1" w14:textId="77777777" w:rsidR="007176C9" w:rsidRDefault="007176C9" w:rsidP="007176C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5C078C7" w14:textId="77777777" w:rsidR="007176C9" w:rsidRDefault="007176C9" w:rsidP="007176C9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p.110)</w:t>
      </w:r>
    </w:p>
    <w:p w14:paraId="13E61FB8" w14:textId="77777777" w:rsidR="007176C9" w:rsidRDefault="007176C9" w:rsidP="007176C9">
      <w:pPr>
        <w:pStyle w:val="NoSpacing"/>
        <w:rPr>
          <w:rFonts w:eastAsia="Times New Roman" w:cs="Times New Roman"/>
          <w:szCs w:val="24"/>
        </w:rPr>
      </w:pPr>
    </w:p>
    <w:p w14:paraId="7E5B9CDF" w14:textId="77777777" w:rsidR="007176C9" w:rsidRDefault="007176C9" w:rsidP="007176C9">
      <w:pPr>
        <w:pStyle w:val="NoSpacing"/>
        <w:rPr>
          <w:rFonts w:eastAsia="Times New Roman" w:cs="Times New Roman"/>
          <w:szCs w:val="24"/>
        </w:rPr>
      </w:pPr>
    </w:p>
    <w:p w14:paraId="1B9E1EB6" w14:textId="77777777" w:rsidR="007176C9" w:rsidRDefault="007176C9" w:rsidP="007176C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11 August 2023</w:t>
      </w:r>
    </w:p>
    <w:p w14:paraId="0F67B9B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A06F2" w14:textId="77777777" w:rsidR="007176C9" w:rsidRDefault="007176C9" w:rsidP="009139A6">
      <w:r>
        <w:separator/>
      </w:r>
    </w:p>
  </w:endnote>
  <w:endnote w:type="continuationSeparator" w:id="0">
    <w:p w14:paraId="238A9834" w14:textId="77777777" w:rsidR="007176C9" w:rsidRDefault="007176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8BF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8952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0AA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B680A" w14:textId="77777777" w:rsidR="007176C9" w:rsidRDefault="007176C9" w:rsidP="009139A6">
      <w:r>
        <w:separator/>
      </w:r>
    </w:p>
  </w:footnote>
  <w:footnote w:type="continuationSeparator" w:id="0">
    <w:p w14:paraId="2B01B042" w14:textId="77777777" w:rsidR="007176C9" w:rsidRDefault="007176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B13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76A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BB1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6C9"/>
    <w:rsid w:val="000666E0"/>
    <w:rsid w:val="002510B7"/>
    <w:rsid w:val="005C130B"/>
    <w:rsid w:val="007176C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88F67"/>
  <w15:chartTrackingRefBased/>
  <w15:docId w15:val="{6D8DE4FC-8416-4AEC-AA40-472CB6F4F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2023-08-11T13:58:00Z</dcterms:created>
  <dcterms:modified xsi:type="dcterms:W3CDTF">2023-08-11T13:58:00Z</dcterms:modified>
</cp:coreProperties>
</file>